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324B9" w14:textId="77777777" w:rsidR="00410760" w:rsidRDefault="00410760" w:rsidP="004107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WESTROPP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1456-1497)</w:t>
      </w:r>
    </w:p>
    <w:p w14:paraId="6B348E51" w14:textId="77777777" w:rsidR="00410760" w:rsidRDefault="00410760" w:rsidP="00410760">
      <w:pPr>
        <w:pStyle w:val="NoSpacing"/>
        <w:rPr>
          <w:rFonts w:cs="Times New Roman"/>
          <w:szCs w:val="24"/>
        </w:rPr>
      </w:pPr>
    </w:p>
    <w:p w14:paraId="5A44B3B5" w14:textId="77777777" w:rsidR="00410760" w:rsidRDefault="00410760" w:rsidP="00410760">
      <w:pPr>
        <w:pStyle w:val="NoSpacing"/>
        <w:rPr>
          <w:rFonts w:cs="Times New Roman"/>
          <w:szCs w:val="24"/>
        </w:rPr>
      </w:pPr>
    </w:p>
    <w:p w14:paraId="18AF1161" w14:textId="77777777" w:rsidR="00410760" w:rsidRDefault="00410760" w:rsidP="004107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Son of Robert </w:t>
      </w:r>
      <w:proofErr w:type="gramStart"/>
      <w:r>
        <w:rPr>
          <w:rFonts w:cs="Times New Roman"/>
          <w:szCs w:val="24"/>
        </w:rPr>
        <w:t>Westropp(</w:t>
      </w:r>
      <w:proofErr w:type="gramEnd"/>
      <w:r>
        <w:rPr>
          <w:rFonts w:cs="Times New Roman"/>
          <w:szCs w:val="24"/>
        </w:rPr>
        <w:t>d.1507)(q.v.) and Anna Meynell(q.v.).</w:t>
      </w:r>
    </w:p>
    <w:p w14:paraId="0F3A7BED" w14:textId="77777777" w:rsidR="00410760" w:rsidRDefault="00410760" w:rsidP="004107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(FamilySearch)</w:t>
      </w:r>
    </w:p>
    <w:p w14:paraId="51B0E3BA" w14:textId="77777777" w:rsidR="00410760" w:rsidRDefault="00410760" w:rsidP="004107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Ralph(q.v.).    (ibid.)</w:t>
      </w:r>
    </w:p>
    <w:p w14:paraId="0A1D2BFE" w14:textId="77777777" w:rsidR="00410760" w:rsidRDefault="00410760" w:rsidP="00410760">
      <w:pPr>
        <w:pStyle w:val="NoSpacing"/>
        <w:rPr>
          <w:rFonts w:cs="Times New Roman"/>
          <w:szCs w:val="24"/>
        </w:rPr>
      </w:pPr>
    </w:p>
    <w:p w14:paraId="1C2D6573" w14:textId="77777777" w:rsidR="00410760" w:rsidRDefault="00410760" w:rsidP="00410760">
      <w:pPr>
        <w:pStyle w:val="NoSpacing"/>
        <w:rPr>
          <w:rFonts w:cs="Times New Roman"/>
          <w:szCs w:val="24"/>
        </w:rPr>
      </w:pPr>
    </w:p>
    <w:p w14:paraId="1499ACC5" w14:textId="77777777" w:rsidR="00410760" w:rsidRDefault="00410760" w:rsidP="004107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1456</w:t>
      </w:r>
      <w:r>
        <w:rPr>
          <w:rFonts w:cs="Times New Roman"/>
          <w:szCs w:val="24"/>
        </w:rPr>
        <w:tab/>
        <w:t xml:space="preserve">He was born in </w:t>
      </w:r>
      <w:proofErr w:type="spellStart"/>
      <w:r>
        <w:rPr>
          <w:rFonts w:cs="Times New Roman"/>
          <w:szCs w:val="24"/>
        </w:rPr>
        <w:t>Conisborough</w:t>
      </w:r>
      <w:proofErr w:type="spellEnd"/>
      <w:r>
        <w:rPr>
          <w:rFonts w:cs="Times New Roman"/>
          <w:szCs w:val="24"/>
        </w:rPr>
        <w:t>.   (ibid.)</w:t>
      </w:r>
    </w:p>
    <w:p w14:paraId="6685B9B0" w14:textId="77777777" w:rsidR="00410760" w:rsidRDefault="00410760" w:rsidP="004107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Oct.1497</w:t>
      </w:r>
      <w:r>
        <w:rPr>
          <w:rFonts w:cs="Times New Roman"/>
          <w:szCs w:val="24"/>
        </w:rPr>
        <w:tab/>
        <w:t>He made his Will.   (ibid.)</w:t>
      </w:r>
    </w:p>
    <w:p w14:paraId="333170A7" w14:textId="77777777" w:rsidR="00410760" w:rsidRDefault="00410760" w:rsidP="00410760">
      <w:pPr>
        <w:pStyle w:val="NoSpacing"/>
        <w:rPr>
          <w:rFonts w:cs="Times New Roman"/>
          <w:szCs w:val="24"/>
        </w:rPr>
      </w:pPr>
    </w:p>
    <w:p w14:paraId="0ABB76BC" w14:textId="77777777" w:rsidR="00410760" w:rsidRDefault="00410760" w:rsidP="00410760">
      <w:pPr>
        <w:pStyle w:val="NoSpacing"/>
        <w:rPr>
          <w:rFonts w:cs="Times New Roman"/>
          <w:szCs w:val="24"/>
        </w:rPr>
      </w:pPr>
    </w:p>
    <w:p w14:paraId="54C6C963" w14:textId="77777777" w:rsidR="00410760" w:rsidRDefault="00410760" w:rsidP="004107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August 2023</w:t>
      </w:r>
    </w:p>
    <w:p w14:paraId="50845CA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AFF14" w14:textId="77777777" w:rsidR="00410760" w:rsidRDefault="00410760" w:rsidP="009139A6">
      <w:r>
        <w:separator/>
      </w:r>
    </w:p>
  </w:endnote>
  <w:endnote w:type="continuationSeparator" w:id="0">
    <w:p w14:paraId="42DADE1A" w14:textId="77777777" w:rsidR="00410760" w:rsidRDefault="0041076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221D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A3FB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1387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42CB2" w14:textId="77777777" w:rsidR="00410760" w:rsidRDefault="00410760" w:rsidP="009139A6">
      <w:r>
        <w:separator/>
      </w:r>
    </w:p>
  </w:footnote>
  <w:footnote w:type="continuationSeparator" w:id="0">
    <w:p w14:paraId="4DBB31CF" w14:textId="77777777" w:rsidR="00410760" w:rsidRDefault="0041076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951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BADC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9082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760"/>
    <w:rsid w:val="000666E0"/>
    <w:rsid w:val="002510B7"/>
    <w:rsid w:val="0041076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20B5C"/>
  <w15:chartTrackingRefBased/>
  <w15:docId w15:val="{7E0E0B72-1356-4C22-818A-798A678AE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2023-08-30T20:04:00Z</dcterms:created>
  <dcterms:modified xsi:type="dcterms:W3CDTF">2023-08-30T20:05:00Z</dcterms:modified>
</cp:coreProperties>
</file>